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69F8" w:rsidRDefault="00ED69F8" w:rsidP="00ED69F8">
      <w:pPr>
        <w:spacing w:line="288" w:lineRule="auto"/>
        <w:jc w:val="center"/>
        <w:rPr>
          <w:b/>
          <w:sz w:val="28"/>
          <w:u w:val="single"/>
        </w:rPr>
      </w:pPr>
      <w:r>
        <w:rPr>
          <w:b/>
          <w:sz w:val="28"/>
          <w:u w:val="single"/>
        </w:rPr>
        <w:t>Erklärungen des ausgewählten Betreibers</w:t>
      </w:r>
    </w:p>
    <w:p w:rsidR="00ED69F8" w:rsidRPr="00584C06" w:rsidRDefault="00ED69F8" w:rsidP="00ED69F8">
      <w:pPr>
        <w:spacing w:line="288" w:lineRule="auto"/>
        <w:jc w:val="center"/>
        <w:rPr>
          <w:b/>
          <w:sz w:val="23"/>
          <w:szCs w:val="23"/>
          <w:u w:val="single"/>
        </w:rPr>
      </w:pPr>
      <w:r w:rsidRPr="00584C06">
        <w:rPr>
          <w:b/>
          <w:sz w:val="23"/>
          <w:szCs w:val="23"/>
          <w:u w:val="single"/>
        </w:rPr>
        <w:t>zur Kenntnisnahme der Zuwendungsvoraussetzungen und zur Berücksichtigung vorhandener, nutzbarer Infrastrukturen - Wirtschaftlichkeitslückenmodell/Betreibermodell</w:t>
      </w:r>
    </w:p>
    <w:p w:rsidR="00ED69F8" w:rsidRPr="00781C04" w:rsidRDefault="00ED69F8" w:rsidP="00ED69F8">
      <w:pPr>
        <w:spacing w:line="288" w:lineRule="auto"/>
        <w:jc w:val="both"/>
        <w:rPr>
          <w:sz w:val="18"/>
        </w:rPr>
      </w:pPr>
      <w:r>
        <w:rPr>
          <w:sz w:val="18"/>
        </w:rPr>
        <w:t xml:space="preserve">Diese Erklärungen des ausgewählten Betreibers sind </w:t>
      </w:r>
      <w:r w:rsidRPr="00781C04">
        <w:rPr>
          <w:sz w:val="18"/>
        </w:rPr>
        <w:t>zwingend vom Zuwendungsempfänge</w:t>
      </w:r>
      <w:r>
        <w:rPr>
          <w:sz w:val="18"/>
        </w:rPr>
        <w:t xml:space="preserve">r </w:t>
      </w:r>
      <w:r w:rsidRPr="00781C04">
        <w:rPr>
          <w:sz w:val="18"/>
        </w:rPr>
        <w:t>innerhalb der Konkretisierung zur endgültigen Bewilligung gegenüber der atene KOM GmbH als Zuwendungsgeberin einzure</w:t>
      </w:r>
      <w:r>
        <w:rPr>
          <w:sz w:val="18"/>
        </w:rPr>
        <w:t>ichen. Fehlen diese oder werden diese</w:t>
      </w:r>
      <w:r w:rsidRPr="00781C04">
        <w:rPr>
          <w:sz w:val="18"/>
        </w:rPr>
        <w:t xml:space="preserve"> </w:t>
      </w:r>
      <w:r>
        <w:rPr>
          <w:sz w:val="18"/>
        </w:rPr>
        <w:t xml:space="preserve">inhaltlich </w:t>
      </w:r>
      <w:r w:rsidRPr="00781C04">
        <w:rPr>
          <w:sz w:val="18"/>
        </w:rPr>
        <w:t>verändert, muss mit einer Nachforderung von</w:t>
      </w:r>
      <w:r>
        <w:rPr>
          <w:sz w:val="18"/>
        </w:rPr>
        <w:t xml:space="preserve"> Seiten der Zuwendungsgeberin</w:t>
      </w:r>
      <w:r w:rsidRPr="00781C04">
        <w:rPr>
          <w:sz w:val="18"/>
        </w:rPr>
        <w:t xml:space="preserve"> gerechnet werden.</w:t>
      </w:r>
    </w:p>
    <w:p w:rsidR="00ED69F8" w:rsidRDefault="00ED69F8" w:rsidP="00ED69F8">
      <w:pPr>
        <w:spacing w:after="0" w:line="288" w:lineRule="auto"/>
        <w:rPr>
          <w:sz w:val="16"/>
        </w:rPr>
      </w:pPr>
    </w:p>
    <w:p w:rsidR="00ED69F8" w:rsidRPr="00F46EA0" w:rsidRDefault="00ED69F8" w:rsidP="00ED69F8">
      <w:pPr>
        <w:spacing w:line="288" w:lineRule="auto"/>
        <w:jc w:val="both"/>
        <w:rPr>
          <w:b/>
          <w:sz w:val="24"/>
        </w:rPr>
      </w:pPr>
      <w:r>
        <w:rPr>
          <w:b/>
          <w:sz w:val="24"/>
        </w:rPr>
        <w:t xml:space="preserve">Erklärung zur </w:t>
      </w:r>
      <w:r w:rsidRPr="00C0039D">
        <w:rPr>
          <w:b/>
          <w:sz w:val="24"/>
        </w:rPr>
        <w:t>Kenntnisnahme der Zuwendungsvoraussetzungen</w:t>
      </w:r>
      <w:r>
        <w:rPr>
          <w:b/>
          <w:sz w:val="24"/>
        </w:rPr>
        <w:t xml:space="preserve"> und Nebenbestimmungen</w:t>
      </w:r>
    </w:p>
    <w:p w:rsidR="00ED69F8" w:rsidRDefault="00ED69F8" w:rsidP="00ED69F8">
      <w:pPr>
        <w:spacing w:after="80" w:line="288" w:lineRule="auto"/>
        <w:rPr>
          <w:u w:val="single"/>
        </w:rPr>
      </w:pPr>
      <w:r w:rsidRPr="00DC27B3">
        <w:rPr>
          <w:u w:val="single"/>
        </w:rPr>
        <w:t>H</w:t>
      </w:r>
      <w:r>
        <w:rPr>
          <w:u w:val="single"/>
        </w:rPr>
        <w:t>iermit erklärt,</w:t>
      </w:r>
    </w:p>
    <w:p w:rsidR="00ED69F8" w:rsidRPr="00D01E09" w:rsidRDefault="00ED69F8" w:rsidP="00ED69F8">
      <w:pPr>
        <w:spacing w:after="80" w:line="288" w:lineRule="auto"/>
        <w:rPr>
          <w:u w:val="single"/>
        </w:rPr>
      </w:pPr>
    </w:p>
    <w:p w:rsidR="00ED69F8" w:rsidRPr="007F5E05" w:rsidRDefault="00ED69F8" w:rsidP="00ED69F8">
      <w:pPr>
        <w:spacing w:after="0"/>
      </w:pPr>
      <w:r w:rsidRPr="00D01E09">
        <w:fldChar w:fldCharType="begin">
          <w:ffData>
            <w:name w:val="Text5"/>
            <w:enabled/>
            <w:calcOnExit w:val="0"/>
            <w:textInput/>
          </w:ffData>
        </w:fldChar>
      </w:r>
      <w:bookmarkStart w:id="0" w:name="Text5"/>
      <w:r w:rsidRPr="00D01E09">
        <w:instrText xml:space="preserve"> FORMTEXT </w:instrText>
      </w:r>
      <w:r w:rsidRPr="00D01E09">
        <w:fldChar w:fldCharType="separate"/>
      </w:r>
      <w:r w:rsidRPr="00D01E09">
        <w:rPr>
          <w:noProof/>
        </w:rPr>
        <w:t> </w:t>
      </w:r>
      <w:r w:rsidRPr="00D01E09">
        <w:rPr>
          <w:noProof/>
        </w:rPr>
        <w:t> </w:t>
      </w:r>
      <w:r w:rsidRPr="00D01E09">
        <w:rPr>
          <w:noProof/>
        </w:rPr>
        <w:t> </w:t>
      </w:r>
      <w:r w:rsidRPr="00D01E09">
        <w:rPr>
          <w:noProof/>
        </w:rPr>
        <w:t> </w:t>
      </w:r>
      <w:r w:rsidRPr="00D01E09">
        <w:rPr>
          <w:noProof/>
        </w:rPr>
        <w:t> </w:t>
      </w:r>
      <w:r w:rsidRPr="00D01E09">
        <w:fldChar w:fldCharType="end"/>
      </w:r>
      <w:bookmarkEnd w:id="0"/>
    </w:p>
    <w:p w:rsidR="00ED69F8" w:rsidRDefault="00ED69F8" w:rsidP="00ED69F8">
      <w:pPr>
        <w:spacing w:after="240"/>
        <w:rPr>
          <w:sz w:val="18"/>
        </w:rPr>
      </w:pPr>
      <w:r>
        <w:t xml:space="preserve">________________________________________________________________________________ </w:t>
      </w:r>
      <w:r w:rsidRPr="003B2112">
        <w:rPr>
          <w:sz w:val="18"/>
        </w:rPr>
        <w:t>Name des</w:t>
      </w:r>
      <w:r>
        <w:rPr>
          <w:sz w:val="18"/>
        </w:rPr>
        <w:t xml:space="preserve"> ausgewählten Betreibers, vertreten durch</w:t>
      </w:r>
    </w:p>
    <w:p w:rsidR="00ED69F8" w:rsidRPr="00C0039D" w:rsidRDefault="00ED69F8" w:rsidP="00ED69F8">
      <w:pPr>
        <w:spacing w:after="0" w:line="288" w:lineRule="auto"/>
        <w:rPr>
          <w:u w:val="single"/>
        </w:rPr>
      </w:pPr>
      <w:r>
        <w:t>g</w:t>
      </w:r>
      <w:r w:rsidRPr="000429F1">
        <w:t>egenüber</w:t>
      </w:r>
    </w:p>
    <w:p w:rsidR="00ED69F8" w:rsidRDefault="00ED69F8" w:rsidP="00ED69F8">
      <w:pPr>
        <w:spacing w:after="0" w:line="288" w:lineRule="auto"/>
        <w:rPr>
          <w:u w:val="single"/>
        </w:rPr>
      </w:pPr>
    </w:p>
    <w:p w:rsidR="00ED69F8" w:rsidRPr="00B21240" w:rsidRDefault="00ED69F8" w:rsidP="00ED69F8">
      <w:pPr>
        <w:spacing w:after="0"/>
      </w:pPr>
      <w:r w:rsidRPr="00D01E09">
        <w:fldChar w:fldCharType="begin">
          <w:ffData>
            <w:name w:val="Text4"/>
            <w:enabled/>
            <w:calcOnExit w:val="0"/>
            <w:textInput/>
          </w:ffData>
        </w:fldChar>
      </w:r>
      <w:bookmarkStart w:id="1" w:name="Text4"/>
      <w:r w:rsidRPr="00D01E09">
        <w:instrText xml:space="preserve"> FORMTEXT </w:instrText>
      </w:r>
      <w:r w:rsidRPr="00D01E09">
        <w:fldChar w:fldCharType="separate"/>
      </w:r>
      <w:r w:rsidRPr="00D01E09">
        <w:rPr>
          <w:noProof/>
        </w:rPr>
        <w:t> </w:t>
      </w:r>
      <w:r w:rsidRPr="00D01E09">
        <w:rPr>
          <w:noProof/>
        </w:rPr>
        <w:t> </w:t>
      </w:r>
      <w:r w:rsidRPr="00D01E09">
        <w:rPr>
          <w:noProof/>
        </w:rPr>
        <w:t> </w:t>
      </w:r>
      <w:r w:rsidRPr="00D01E09">
        <w:rPr>
          <w:noProof/>
        </w:rPr>
        <w:t> </w:t>
      </w:r>
      <w:r w:rsidRPr="00D01E09">
        <w:rPr>
          <w:noProof/>
        </w:rPr>
        <w:t> </w:t>
      </w:r>
      <w:r w:rsidRPr="00D01E09">
        <w:fldChar w:fldCharType="end"/>
      </w:r>
      <w:bookmarkEnd w:id="1"/>
    </w:p>
    <w:p w:rsidR="00ED69F8" w:rsidRPr="003B2112" w:rsidRDefault="00ED69F8" w:rsidP="00ED69F8">
      <w:pPr>
        <w:spacing w:after="0"/>
        <w:rPr>
          <w:sz w:val="18"/>
        </w:rPr>
      </w:pPr>
      <w:r>
        <w:t xml:space="preserve">________________________________________________________________________________ </w:t>
      </w:r>
      <w:r>
        <w:rPr>
          <w:sz w:val="18"/>
        </w:rPr>
        <w:t>Name des</w:t>
      </w:r>
      <w:r w:rsidRPr="003B2112">
        <w:rPr>
          <w:sz w:val="18"/>
        </w:rPr>
        <w:t xml:space="preserve"> </w:t>
      </w:r>
      <w:r w:rsidRPr="009910DC">
        <w:rPr>
          <w:sz w:val="18"/>
        </w:rPr>
        <w:t>Auftraggeber</w:t>
      </w:r>
      <w:r>
        <w:rPr>
          <w:sz w:val="18"/>
        </w:rPr>
        <w:t>s</w:t>
      </w:r>
      <w:r w:rsidRPr="009910DC">
        <w:rPr>
          <w:sz w:val="18"/>
        </w:rPr>
        <w:t>/Zuwendungsempfänger</w:t>
      </w:r>
      <w:r>
        <w:rPr>
          <w:sz w:val="18"/>
        </w:rPr>
        <w:t>s</w:t>
      </w:r>
      <w:r w:rsidRPr="009910DC">
        <w:rPr>
          <w:sz w:val="18"/>
        </w:rPr>
        <w:t xml:space="preserve"> (Kommune/Stadt/Landkreis/xx), E-Aktennummer </w:t>
      </w:r>
    </w:p>
    <w:p w:rsidR="00ED69F8" w:rsidRDefault="00ED69F8" w:rsidP="00ED69F8">
      <w:pPr>
        <w:spacing w:after="0" w:line="288" w:lineRule="auto"/>
      </w:pPr>
    </w:p>
    <w:p w:rsidR="00ED69F8" w:rsidRDefault="00ED69F8" w:rsidP="00ED69F8">
      <w:pPr>
        <w:spacing w:line="288" w:lineRule="auto"/>
        <w:jc w:val="both"/>
      </w:pPr>
      <w:r>
        <w:t>den Zuwendungsbescheid in vorläufiger Höhe vom</w:t>
      </w:r>
      <w:r>
        <w:t xml:space="preserve"> </w:t>
      </w:r>
      <w:r w:rsidRPr="00ED69F8">
        <w:rPr>
          <w:b/>
          <w:highlight w:val="yellow"/>
        </w:rPr>
        <w:t>[Datum eintragen]</w:t>
      </w:r>
      <w:r>
        <w:rPr>
          <w:b/>
        </w:rPr>
        <w:t xml:space="preserve"> </w:t>
      </w:r>
      <w:r>
        <w:t>des Zuwendungsempfängers und die darin enthaltenen Nebenbestimmungen sowie die daraus erwachsenden Verpflichtungen zur Kenntnis genommen zu haben. Es ist dem Betreiber bekannt, dass eine Nichteinhaltung der Vorgaben zu einer Rückforderung der bewilligten und ausgezahlten Fördermittel durch die Zuwendungsgeberin führen und einen Regressanspruch des Zuwendungsempfängers gegenüber dem Betreiber begründen kann. Der Betreiber verpflichtet sich, im Rahmen seiner Tätigkeit die Zuwendungsvoraussetzungen für das geförderte Projekt einzuhalten.</w:t>
      </w:r>
    </w:p>
    <w:p w:rsidR="00ED69F8" w:rsidRDefault="00ED69F8" w:rsidP="00ED69F8">
      <w:pPr>
        <w:spacing w:line="288" w:lineRule="auto"/>
        <w:jc w:val="both"/>
      </w:pPr>
    </w:p>
    <w:p w:rsidR="00ED69F8" w:rsidRDefault="00ED69F8" w:rsidP="00ED69F8">
      <w:pPr>
        <w:spacing w:after="0" w:line="288" w:lineRule="auto"/>
      </w:pPr>
      <w:r>
        <w:t>____________________________________</w:t>
      </w:r>
    </w:p>
    <w:p w:rsidR="00ED69F8" w:rsidRDefault="00ED69F8" w:rsidP="00ED69F8">
      <w:pPr>
        <w:spacing w:after="0" w:line="288" w:lineRule="auto"/>
      </w:pPr>
      <w:r>
        <w:t>Datum, Unterschrift</w:t>
      </w:r>
    </w:p>
    <w:p w:rsidR="00ED69F8" w:rsidRDefault="00ED69F8" w:rsidP="00ED69F8">
      <w:pPr>
        <w:spacing w:line="288" w:lineRule="auto"/>
      </w:pPr>
    </w:p>
    <w:p w:rsidR="00ED69F8" w:rsidRPr="003F099E" w:rsidRDefault="00ED69F8" w:rsidP="00ED69F8">
      <w:pPr>
        <w:spacing w:line="288" w:lineRule="auto"/>
        <w:jc w:val="both"/>
        <w:rPr>
          <w:b/>
          <w:sz w:val="24"/>
        </w:rPr>
      </w:pPr>
      <w:r>
        <w:rPr>
          <w:b/>
          <w:sz w:val="24"/>
        </w:rPr>
        <w:t>Erklärung zur</w:t>
      </w:r>
      <w:r w:rsidRPr="003F099E">
        <w:rPr>
          <w:b/>
          <w:sz w:val="24"/>
        </w:rPr>
        <w:t xml:space="preserve"> Berücksichtigung vorhandener, nutzbarer Infrastrukturen</w:t>
      </w:r>
    </w:p>
    <w:p w:rsidR="00ED69F8" w:rsidRDefault="00ED69F8" w:rsidP="00ED69F8">
      <w:pPr>
        <w:spacing w:line="288" w:lineRule="auto"/>
        <w:jc w:val="both"/>
      </w:pPr>
      <w:r w:rsidRPr="00FB1B32">
        <w:t xml:space="preserve">Der </w:t>
      </w:r>
      <w:r>
        <w:t xml:space="preserve">vorbenannte </w:t>
      </w:r>
      <w:r w:rsidRPr="00FB1B32">
        <w:t>ausgewählte Betreiber</w:t>
      </w:r>
      <w:r>
        <w:t xml:space="preserve"> bestätigt, im Rahmen der Netzplanung vorhandene, nutzbare und in dem von der Bundesnetzagentur geführten Infrastrukturatlas dokumentierten Infrastrukturen berücksichtigt zu haben. Im Rahmen des finalen Angebotes wurden</w:t>
      </w:r>
      <w:r w:rsidRPr="00FB1B32">
        <w:t xml:space="preserve"> vorhandene Infrastrukturen weitestgehend in</w:t>
      </w:r>
      <w:r>
        <w:t xml:space="preserve"> die Ausbauplanung einbezogen, vgl. § 5 Abs. 3 NGA-Rahmenregelung</w:t>
      </w:r>
      <w:r w:rsidRPr="00FB1B32">
        <w:t>.</w:t>
      </w:r>
    </w:p>
    <w:p w:rsidR="00ED69F8" w:rsidRDefault="00ED69F8" w:rsidP="00ED69F8">
      <w:pPr>
        <w:spacing w:line="288" w:lineRule="auto"/>
        <w:jc w:val="both"/>
      </w:pPr>
    </w:p>
    <w:p w:rsidR="00ED69F8" w:rsidRDefault="00ED69F8" w:rsidP="00ED69F8">
      <w:pPr>
        <w:spacing w:after="0" w:line="288" w:lineRule="auto"/>
      </w:pPr>
      <w:r>
        <w:t>____________________________________</w:t>
      </w:r>
    </w:p>
    <w:p w:rsidR="00ED69F8" w:rsidRDefault="00ED69F8" w:rsidP="00ED69F8">
      <w:pPr>
        <w:spacing w:after="0" w:line="288" w:lineRule="auto"/>
      </w:pPr>
      <w:r>
        <w:t>Datum, Unterschrift</w:t>
      </w:r>
    </w:p>
    <w:p w:rsidR="001932DB" w:rsidRDefault="00ED69F8" w:rsidP="00ED69F8"/>
    <w:sectPr w:rsidR="001932DB">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9F8" w:rsidRDefault="00ED69F8" w:rsidP="00ED69F8">
      <w:pPr>
        <w:spacing w:after="0" w:line="240" w:lineRule="auto"/>
      </w:pPr>
      <w:r>
        <w:separator/>
      </w:r>
    </w:p>
  </w:endnote>
  <w:endnote w:type="continuationSeparator" w:id="0">
    <w:p w:rsidR="00ED69F8" w:rsidRDefault="00ED69F8" w:rsidP="00ED6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9F8" w:rsidRDefault="00ED69F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9F8" w:rsidRPr="00ED69F8" w:rsidRDefault="00ED69F8" w:rsidP="00ED69F8">
    <w:pPr>
      <w:pStyle w:val="Fuzeile"/>
    </w:pPr>
    <w:r w:rsidRPr="006C79AC">
      <w:rPr>
        <w:color w:val="A6A6A6" w:themeColor="background1" w:themeShade="A6"/>
        <w:sz w:val="18"/>
      </w:rPr>
      <w:t>S</w:t>
    </w:r>
    <w:r>
      <w:rPr>
        <w:color w:val="A6A6A6" w:themeColor="background1" w:themeShade="A6"/>
        <w:sz w:val="18"/>
      </w:rPr>
      <w:t>tand: 21</w:t>
    </w:r>
    <w:r w:rsidRPr="006C79AC">
      <w:rPr>
        <w:color w:val="A6A6A6" w:themeColor="background1" w:themeShade="A6"/>
        <w:sz w:val="18"/>
      </w:rPr>
      <w:t xml:space="preserve">.08.2018   </w:t>
    </w:r>
    <w:bookmarkStart w:id="2" w:name="_GoBack"/>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9F8" w:rsidRDefault="00ED69F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9F8" w:rsidRDefault="00ED69F8" w:rsidP="00ED69F8">
      <w:pPr>
        <w:spacing w:after="0" w:line="240" w:lineRule="auto"/>
      </w:pPr>
      <w:r>
        <w:separator/>
      </w:r>
    </w:p>
  </w:footnote>
  <w:footnote w:type="continuationSeparator" w:id="0">
    <w:p w:rsidR="00ED69F8" w:rsidRDefault="00ED69F8" w:rsidP="00ED69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9F8" w:rsidRDefault="00ED69F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9F8" w:rsidRPr="00ED69F8" w:rsidRDefault="00ED69F8" w:rsidP="00ED69F8">
    <w:pPr>
      <w:pStyle w:val="Kopfzeile"/>
      <w:rPr>
        <w:b/>
      </w:rPr>
    </w:pPr>
    <w:r w:rsidRPr="00ED69F8">
      <w:rPr>
        <w:b/>
        <w:highlight w:val="yellow"/>
      </w:rPr>
      <w:t>Hier ist der Kopfbogen des ausgewählten Betreibers einzufügen.</w:t>
    </w:r>
  </w:p>
  <w:p w:rsidR="00ED69F8" w:rsidRDefault="00ED69F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9F8" w:rsidRDefault="00ED69F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9F8"/>
    <w:rsid w:val="00ED69F8"/>
    <w:rsid w:val="00EF5D67"/>
    <w:rsid w:val="00F30C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B98E98D"/>
  <w15:chartTrackingRefBased/>
  <w15:docId w15:val="{83A560E0-2EE2-47DD-A7E8-E28713E2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D69F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D69F8"/>
  </w:style>
  <w:style w:type="paragraph" w:styleId="Fuzeile">
    <w:name w:val="footer"/>
    <w:basedOn w:val="Standard"/>
    <w:link w:val="FuzeileZchn"/>
    <w:uiPriority w:val="99"/>
    <w:unhideWhenUsed/>
    <w:rsid w:val="00ED69F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D69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2BAC4D80</Template>
  <TotalTime>0</TotalTime>
  <Pages>1</Pages>
  <Words>295</Words>
  <Characters>1860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your admins</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Kißler, Julia [Muth &amp; Partner mbB]</dc:creator>
  <cp:keywords/>
  <dc:description/>
  <cp:lastModifiedBy>Kißler, Julia [Muth &amp; Partner mbB]</cp:lastModifiedBy>
  <cp:revision>1</cp:revision>
  <dcterms:created xsi:type="dcterms:W3CDTF">2020-04-06T12:08:00Z</dcterms:created>
  <dcterms:modified xsi:type="dcterms:W3CDTF">2020-04-06T12:09:00Z</dcterms:modified>
</cp:coreProperties>
</file>